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5357" w:rsidRDefault="006B5357" w:rsidP="006B53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  <w:u w:val="single"/>
        </w:rPr>
        <w:t>William MARTEN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bookmarkEnd w:id="0"/>
    <w:p w:rsidR="006B5357" w:rsidRDefault="006B5357" w:rsidP="006B53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5357" w:rsidRDefault="006B5357" w:rsidP="006B53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5357" w:rsidRDefault="006B5357" w:rsidP="006B53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>He was on a commission of array for Dorset.  (C.P.R. 1476-85 p.488)</w:t>
      </w:r>
    </w:p>
    <w:p w:rsidR="006B5357" w:rsidRDefault="006B5357" w:rsidP="006B53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5357" w:rsidRDefault="006B5357" w:rsidP="006B53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5357" w:rsidRDefault="006B5357" w:rsidP="006B53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5357" w:rsidRDefault="006B5357" w:rsidP="006B53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April 2018</w:t>
      </w:r>
    </w:p>
    <w:p w:rsidR="006B2F86" w:rsidRPr="006B5357" w:rsidRDefault="006B5357" w:rsidP="006B5357"/>
    <w:sectPr w:rsidR="006B2F86" w:rsidRPr="006B535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5357" w:rsidRDefault="006B5357" w:rsidP="00E71FC3">
      <w:pPr>
        <w:spacing w:after="0" w:line="240" w:lineRule="auto"/>
      </w:pPr>
      <w:r>
        <w:separator/>
      </w:r>
    </w:p>
  </w:endnote>
  <w:endnote w:type="continuationSeparator" w:id="0">
    <w:p w:rsidR="006B5357" w:rsidRDefault="006B53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5357" w:rsidRDefault="006B5357" w:rsidP="00E71FC3">
      <w:pPr>
        <w:spacing w:after="0" w:line="240" w:lineRule="auto"/>
      </w:pPr>
      <w:r>
        <w:separator/>
      </w:r>
    </w:p>
  </w:footnote>
  <w:footnote w:type="continuationSeparator" w:id="0">
    <w:p w:rsidR="006B5357" w:rsidRDefault="006B53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57"/>
    <w:rsid w:val="001A7C09"/>
    <w:rsid w:val="00577BD5"/>
    <w:rsid w:val="00656CBA"/>
    <w:rsid w:val="006A1F77"/>
    <w:rsid w:val="006B535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551DE7-601D-41C8-8061-7AB3BE858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5357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2018-04-05T19:44:00Z</dcterms:created>
  <dcterms:modified xsi:type="dcterms:W3CDTF">2018-04-05T19:45:00Z</dcterms:modified>
</cp:coreProperties>
</file>